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HERVEY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Gatcombe, Isle of Wight. Husbandman.</w:t>
      </w:r>
    </w:p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Sir John Lysle(q.v.) brought a plaint of trespass in his park and taking </w:t>
      </w:r>
    </w:p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him.</w:t>
      </w:r>
    </w:p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0BB" w:rsidRDefault="002030BB" w:rsidP="00203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0BB" w:rsidRDefault="002030BB" w:rsidP="00564E3C">
      <w:pPr>
        <w:spacing w:after="0" w:line="240" w:lineRule="auto"/>
      </w:pPr>
      <w:r>
        <w:separator/>
      </w:r>
    </w:p>
  </w:endnote>
  <w:endnote w:type="continuationSeparator" w:id="0">
    <w:p w:rsidR="002030BB" w:rsidRDefault="002030B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30BB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0BB" w:rsidRDefault="002030BB" w:rsidP="00564E3C">
      <w:pPr>
        <w:spacing w:after="0" w:line="240" w:lineRule="auto"/>
      </w:pPr>
      <w:r>
        <w:separator/>
      </w:r>
    </w:p>
  </w:footnote>
  <w:footnote w:type="continuationSeparator" w:id="0">
    <w:p w:rsidR="002030BB" w:rsidRDefault="002030B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BB"/>
    <w:rsid w:val="002030B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E9642B-2049-4B15-805C-EFB6F4FD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030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2015-11-18T21:38:00Z</dcterms:created>
  <dcterms:modified xsi:type="dcterms:W3CDTF">2015-11-18T21:38:00Z</dcterms:modified>
</cp:coreProperties>
</file>